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66DF9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MAREYS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fl.1457)</w:t>
      </w:r>
    </w:p>
    <w:p w14:paraId="00B5B01E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Preston, Kent.</w:t>
      </w:r>
    </w:p>
    <w:p w14:paraId="55322D63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041B8B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A143A5" w14:textId="77777777" w:rsidR="00154CE4" w:rsidRDefault="00154CE4" w:rsidP="00154C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6ACC17E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C87FF17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51DE56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CB5FEF" w14:textId="77777777" w:rsidR="00154CE4" w:rsidRDefault="00154CE4" w:rsidP="00154C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5E8BED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64E77" w14:textId="77777777" w:rsidR="00154CE4" w:rsidRDefault="00154CE4" w:rsidP="009139A6">
      <w:r>
        <w:separator/>
      </w:r>
    </w:p>
  </w:endnote>
  <w:endnote w:type="continuationSeparator" w:id="0">
    <w:p w14:paraId="2C9D3727" w14:textId="77777777" w:rsidR="00154CE4" w:rsidRDefault="00154C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E3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D3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E29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11279" w14:textId="77777777" w:rsidR="00154CE4" w:rsidRDefault="00154CE4" w:rsidP="009139A6">
      <w:r>
        <w:separator/>
      </w:r>
    </w:p>
  </w:footnote>
  <w:footnote w:type="continuationSeparator" w:id="0">
    <w:p w14:paraId="1ED31108" w14:textId="77777777" w:rsidR="00154CE4" w:rsidRDefault="00154C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B1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F3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A84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E4"/>
    <w:rsid w:val="000666E0"/>
    <w:rsid w:val="00154CE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E350E"/>
  <w15:chartTrackingRefBased/>
  <w15:docId w15:val="{BFE0EFB2-67C7-4648-ADCF-1CC180A3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4C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2022-04-09T14:56:00Z</dcterms:created>
  <dcterms:modified xsi:type="dcterms:W3CDTF">2022-04-09T14:56:00Z</dcterms:modified>
</cp:coreProperties>
</file>